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F2" w:rsidRDefault="003B5EF2" w:rsidP="003251A4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Pr="003F081B" w:rsidRDefault="003B5EF2" w:rsidP="003251A4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F08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Цели:  </w:t>
      </w:r>
    </w:p>
    <w:p w:rsidR="003B5EF2" w:rsidRPr="003F081B" w:rsidRDefault="003B5EF2" w:rsidP="00B61C0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Пропаганда здорового образа жизни.</w:t>
      </w:r>
    </w:p>
    <w:p w:rsidR="003B5EF2" w:rsidRPr="003F081B" w:rsidRDefault="003B5EF2" w:rsidP="00B61C0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Укрепление здоровье учащихся. </w:t>
      </w:r>
    </w:p>
    <w:p w:rsidR="003B5EF2" w:rsidRPr="003F081B" w:rsidRDefault="003B5EF2" w:rsidP="00B61C0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Развитие физических и волевых качеств, стремление выполнить задание быстро и точно.</w:t>
      </w:r>
    </w:p>
    <w:p w:rsidR="003B5EF2" w:rsidRPr="003F081B" w:rsidRDefault="003B5EF2" w:rsidP="00B61C0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«</w:t>
      </w:r>
      <w:r w:rsidRPr="003F081B">
        <w:rPr>
          <w:rFonts w:ascii="Times New Roman" w:hAnsi="Times New Roman" w:cs="Times New Roman"/>
          <w:sz w:val="24"/>
          <w:szCs w:val="24"/>
        </w:rPr>
        <w:t xml:space="preserve">здорового духа  соперничества» </w:t>
      </w:r>
    </w:p>
    <w:p w:rsidR="003B5EF2" w:rsidRPr="003F081B" w:rsidRDefault="003B5EF2" w:rsidP="00B61C0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Воспитание чувства коллективизма, товарищества, взаимовыручки, творческого мышления.</w:t>
      </w:r>
    </w:p>
    <w:p w:rsidR="003B5EF2" w:rsidRPr="003F081B" w:rsidRDefault="003B5EF2" w:rsidP="00861A3E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B5EF2" w:rsidRDefault="003B5EF2" w:rsidP="003251A4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Default="003B5EF2" w:rsidP="003251A4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Default="003B5EF2" w:rsidP="003251A4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Default="003B5EF2" w:rsidP="003251A4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Pr="003F081B" w:rsidRDefault="003B5EF2" w:rsidP="003251A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Спортивный инвентарь</w:t>
      </w:r>
      <w:r w:rsidRPr="003F081B">
        <w:rPr>
          <w:rFonts w:ascii="Times New Roman" w:hAnsi="Times New Roman" w:cs="Times New Roman"/>
          <w:sz w:val="24"/>
          <w:szCs w:val="24"/>
        </w:rPr>
        <w:t>:</w:t>
      </w:r>
    </w:p>
    <w:p w:rsidR="003B5EF2" w:rsidRPr="003F081B" w:rsidRDefault="003B5EF2" w:rsidP="00B61C08">
      <w:pPr>
        <w:numPr>
          <w:ilvl w:val="1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Надувная полоса, секундомер, свисток,  4 гимнастических мата, 6 фишек.</w:t>
      </w:r>
    </w:p>
    <w:p w:rsidR="003B5EF2" w:rsidRPr="003F081B" w:rsidRDefault="003B5EF2" w:rsidP="00B61C08">
      <w:pPr>
        <w:pStyle w:val="ListParagraph"/>
        <w:numPr>
          <w:ilvl w:val="1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Зал украшен воздушными шарами. </w:t>
      </w:r>
    </w:p>
    <w:p w:rsidR="003B5EF2" w:rsidRPr="003F081B" w:rsidRDefault="003B5EF2" w:rsidP="00B61C08">
      <w:pPr>
        <w:pStyle w:val="ListParagraph"/>
        <w:numPr>
          <w:ilvl w:val="1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Каждый класс готовит визитную карточку ( название команды, девиз).</w:t>
      </w:r>
    </w:p>
    <w:p w:rsidR="003B5EF2" w:rsidRPr="003F081B" w:rsidRDefault="003B5EF2" w:rsidP="00B61C08">
      <w:pPr>
        <w:pStyle w:val="ListParagraph"/>
        <w:numPr>
          <w:ilvl w:val="1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 xml:space="preserve">Судейская бригада готовит  инвентарь к эстафете. Отвечает за дисциплину на старте. </w:t>
      </w:r>
    </w:p>
    <w:p w:rsidR="003B5EF2" w:rsidRPr="003F081B" w:rsidRDefault="003B5EF2" w:rsidP="00B61C08">
      <w:pPr>
        <w:pStyle w:val="ListParagraph"/>
        <w:numPr>
          <w:ilvl w:val="1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Сопровождение:  веселая музыка из детских песен.</w:t>
      </w:r>
    </w:p>
    <w:p w:rsidR="003B5EF2" w:rsidRPr="003F081B" w:rsidRDefault="003B5EF2" w:rsidP="002B1B7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5EF2" w:rsidRDefault="003B5EF2" w:rsidP="002B1B7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Default="003B5EF2" w:rsidP="002B1B7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Default="003B5EF2" w:rsidP="002B1B7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Default="003B5EF2" w:rsidP="002B1B74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5EF2" w:rsidRPr="003F081B" w:rsidRDefault="003B5EF2" w:rsidP="002B1B74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 проведения</w:t>
      </w:r>
      <w:r w:rsidRPr="003F081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5EF2" w:rsidRPr="003F081B" w:rsidRDefault="003B5EF2" w:rsidP="00B61C0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спортивный зал.</w:t>
      </w: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3C707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B5EF2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EF2" w:rsidRPr="003F081B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</w:p>
    <w:p w:rsidR="003B5EF2" w:rsidRPr="003F081B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081B">
        <w:rPr>
          <w:rFonts w:ascii="Times New Roman" w:hAnsi="Times New Roman" w:cs="Times New Roman"/>
          <w:i/>
          <w:iCs/>
          <w:sz w:val="24"/>
          <w:szCs w:val="24"/>
        </w:rPr>
        <w:t>На спортивную площадку</w:t>
      </w:r>
    </w:p>
    <w:p w:rsidR="003B5EF2" w:rsidRPr="003F081B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081B">
        <w:rPr>
          <w:rFonts w:ascii="Times New Roman" w:hAnsi="Times New Roman" w:cs="Times New Roman"/>
          <w:i/>
          <w:iCs/>
          <w:sz w:val="24"/>
          <w:szCs w:val="24"/>
        </w:rPr>
        <w:t>Приглашаем дети вас!</w:t>
      </w:r>
    </w:p>
    <w:p w:rsidR="003B5EF2" w:rsidRPr="003F081B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081B">
        <w:rPr>
          <w:rFonts w:ascii="Times New Roman" w:hAnsi="Times New Roman" w:cs="Times New Roman"/>
          <w:i/>
          <w:iCs/>
          <w:sz w:val="24"/>
          <w:szCs w:val="24"/>
        </w:rPr>
        <w:t>Праздник  здоровья</w:t>
      </w:r>
    </w:p>
    <w:p w:rsidR="003B5EF2" w:rsidRPr="003F081B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081B">
        <w:rPr>
          <w:rFonts w:ascii="Times New Roman" w:hAnsi="Times New Roman" w:cs="Times New Roman"/>
          <w:i/>
          <w:iCs/>
          <w:sz w:val="24"/>
          <w:szCs w:val="24"/>
        </w:rPr>
        <w:t>Начинается сейчас!</w:t>
      </w:r>
    </w:p>
    <w:p w:rsidR="003B5EF2" w:rsidRPr="003F081B" w:rsidRDefault="003B5EF2" w:rsidP="009F1B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F08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(Звучит фонограмма веселой мелодии на спортивную тематику).</w:t>
      </w:r>
    </w:p>
    <w:p w:rsidR="003B5EF2" w:rsidRPr="003F081B" w:rsidRDefault="003B5EF2" w:rsidP="009F1B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F08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под музыку входят в спортивный зал школы (двумя колоннами, друг за другом).</w:t>
      </w:r>
    </w:p>
    <w:p w:rsidR="003B5EF2" w:rsidRPr="003F081B" w:rsidRDefault="003B5EF2" w:rsidP="009F1B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F08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Проходят круг почета и останавливаются двумя шеренгами напротив друг руга.</w:t>
      </w:r>
    </w:p>
    <w:p w:rsidR="003B5EF2" w:rsidRPr="003F081B" w:rsidRDefault="003B5EF2" w:rsidP="009F1B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F081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Вступительное слово. Приветствие.</w:t>
      </w:r>
    </w:p>
    <w:p w:rsidR="003B5EF2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b/>
          <w:bCs/>
          <w:sz w:val="24"/>
          <w:szCs w:val="24"/>
        </w:rPr>
        <w:t>Ведущий</w:t>
      </w:r>
      <w:r w:rsidRPr="003F081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5EF2" w:rsidRPr="009F1B95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F1B95">
        <w:rPr>
          <w:rFonts w:ascii="Times New Roman" w:hAnsi="Times New Roman" w:cs="Times New Roman"/>
          <w:sz w:val="24"/>
          <w:szCs w:val="24"/>
        </w:rPr>
        <w:t>Здравствуйте, дорогие ребята и уважаемые гости! Нам очень приятно видеть всех  вас сегодня!  Сегодня мы собрались в этом спортзале, чтобы показать какие мы сильные, смелые,  ловкие и быстрые! Ведь недаром говорят: « В здоровом  теле - здоровый дух!</w:t>
      </w:r>
    </w:p>
    <w:p w:rsidR="003B5EF2" w:rsidRPr="009F1B95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95">
        <w:rPr>
          <w:rFonts w:ascii="Times New Roman" w:hAnsi="Times New Roman" w:cs="Times New Roman"/>
          <w:sz w:val="24"/>
          <w:szCs w:val="24"/>
        </w:rPr>
        <w:t>Если хочешь быть здоровым</w:t>
      </w:r>
    </w:p>
    <w:p w:rsidR="003B5EF2" w:rsidRPr="009F1B95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95">
        <w:rPr>
          <w:rFonts w:ascii="Times New Roman" w:hAnsi="Times New Roman" w:cs="Times New Roman"/>
          <w:sz w:val="24"/>
          <w:szCs w:val="24"/>
        </w:rPr>
        <w:t>Ловким, быстрым, сильным, смелым</w:t>
      </w:r>
    </w:p>
    <w:p w:rsidR="003B5EF2" w:rsidRPr="009F1B95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95">
        <w:rPr>
          <w:rFonts w:ascii="Times New Roman" w:hAnsi="Times New Roman" w:cs="Times New Roman"/>
          <w:sz w:val="24"/>
          <w:szCs w:val="24"/>
        </w:rPr>
        <w:t xml:space="preserve"> Никогда не унывай, дух и тело закаляй.</w:t>
      </w:r>
    </w:p>
    <w:p w:rsidR="003B5EF2" w:rsidRPr="009F1B95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95">
        <w:rPr>
          <w:rFonts w:ascii="Times New Roman" w:hAnsi="Times New Roman" w:cs="Times New Roman"/>
          <w:sz w:val="24"/>
          <w:szCs w:val="24"/>
        </w:rPr>
        <w:t xml:space="preserve"> Вот здоровье - в чем секрет!</w:t>
      </w:r>
    </w:p>
    <w:p w:rsidR="003B5EF2" w:rsidRPr="009F1B95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F1B95">
        <w:rPr>
          <w:rFonts w:ascii="Times New Roman" w:hAnsi="Times New Roman" w:cs="Times New Roman"/>
          <w:sz w:val="24"/>
          <w:szCs w:val="24"/>
        </w:rPr>
        <w:t xml:space="preserve"> Всем вам шлем физкульт – ПРИВЕТ!</w:t>
      </w:r>
    </w:p>
    <w:p w:rsidR="003B5EF2" w:rsidRDefault="003B5EF2" w:rsidP="009F1B95">
      <w:pPr>
        <w:pStyle w:val="NormalWeb"/>
        <w:jc w:val="both"/>
      </w:pPr>
      <w:r w:rsidRPr="003F081B">
        <w:rPr>
          <w:b/>
          <w:bCs/>
        </w:rPr>
        <w:t>Ведущий</w:t>
      </w:r>
      <w:r w:rsidRPr="003F081B">
        <w:t xml:space="preserve">: </w:t>
      </w:r>
    </w:p>
    <w:p w:rsidR="003B5EF2" w:rsidRPr="003F081B" w:rsidRDefault="003B5EF2" w:rsidP="009F1B95">
      <w:pPr>
        <w:pStyle w:val="NormalWeb"/>
        <w:jc w:val="both"/>
        <w:rPr>
          <w:i/>
          <w:iCs/>
        </w:rPr>
      </w:pPr>
      <w:r>
        <w:t>-</w:t>
      </w:r>
      <w:r w:rsidRPr="003F081B">
        <w:t>Теперь пришло время познакомиться с участниками праздника. </w:t>
      </w:r>
      <w:r w:rsidRPr="003F081B">
        <w:br/>
        <w:t>Визитная карточка 3А,3Б, 3В,  3Г классы.</w:t>
      </w:r>
    </w:p>
    <w:p w:rsidR="003B5EF2" w:rsidRDefault="003B5EF2" w:rsidP="009F1B95">
      <w:pPr>
        <w:pStyle w:val="NormalWeb"/>
        <w:jc w:val="both"/>
      </w:pPr>
      <w:r w:rsidRPr="003F081B">
        <w:rPr>
          <w:b/>
          <w:bCs/>
        </w:rPr>
        <w:t>Ведущий</w:t>
      </w:r>
      <w:r w:rsidRPr="003F081B">
        <w:t xml:space="preserve">: </w:t>
      </w:r>
    </w:p>
    <w:p w:rsidR="003B5EF2" w:rsidRDefault="003B5EF2" w:rsidP="009F1B95">
      <w:pPr>
        <w:pStyle w:val="NormalWeb"/>
        <w:jc w:val="both"/>
        <w:rPr>
          <w:color w:val="000000"/>
        </w:rPr>
      </w:pPr>
      <w:r>
        <w:t>-</w:t>
      </w:r>
      <w:r w:rsidRPr="003F081B">
        <w:t>Прежде, чем приступить к соревнованиям, нужно принять участие в разминке.Перед любыми соревнованиями нужно провести разминку, подготовить тело к физическим нагрузкам, размять все мышцы, все как полагается у серьезных спортсменов.</w:t>
      </w:r>
      <w:r w:rsidRPr="003F081B">
        <w:rPr>
          <w:color w:val="000000"/>
        </w:rPr>
        <w:t>Разминка (под музыку). Дети выполняют танцевальные упражнения по показу девочек 4-х классов.</w:t>
      </w:r>
    </w:p>
    <w:p w:rsidR="003B5EF2" w:rsidRDefault="003B5EF2" w:rsidP="009F1B95">
      <w:pPr>
        <w:pStyle w:val="NormalWeb"/>
        <w:jc w:val="both"/>
        <w:rPr>
          <w:b/>
          <w:bCs/>
          <w:color w:val="000000"/>
        </w:rPr>
      </w:pPr>
      <w:r w:rsidRPr="003F081B">
        <w:rPr>
          <w:b/>
          <w:bCs/>
        </w:rPr>
        <w:t>Ведущий</w:t>
      </w:r>
      <w:r w:rsidRPr="003F081B">
        <w:t>:</w:t>
      </w:r>
      <w:r w:rsidRPr="003F081B">
        <w:rPr>
          <w:b/>
          <w:bCs/>
          <w:color w:val="000000"/>
        </w:rPr>
        <w:t xml:space="preserve"> </w:t>
      </w:r>
    </w:p>
    <w:p w:rsidR="003B5EF2" w:rsidRPr="009F1B95" w:rsidRDefault="003B5EF2" w:rsidP="009F1B95">
      <w:pPr>
        <w:pStyle w:val="NormalWeb"/>
        <w:jc w:val="both"/>
      </w:pPr>
      <w:r>
        <w:rPr>
          <w:b/>
          <w:bCs/>
          <w:color w:val="000000"/>
        </w:rPr>
        <w:t>-</w:t>
      </w:r>
      <w:r w:rsidRPr="003F081B">
        <w:rPr>
          <w:rStyle w:val="apple-converted-space"/>
          <w:b/>
          <w:bCs/>
          <w:i/>
          <w:iCs/>
          <w:color w:val="000000"/>
        </w:rPr>
        <w:t> </w:t>
      </w:r>
      <w:r w:rsidRPr="003F081B">
        <w:rPr>
          <w:color w:val="000000"/>
        </w:rPr>
        <w:t>Итак, пора начинать соревнование!</w:t>
      </w:r>
      <w:r w:rsidRPr="003F081B">
        <w:t xml:space="preserve">  Внимание всем участникам! «Надувная полоса»</w:t>
      </w:r>
      <w:r>
        <w:t>.</w:t>
      </w:r>
      <w:r w:rsidRPr="003F081B">
        <w:t xml:space="preserve"> </w:t>
      </w:r>
      <w:r w:rsidRPr="009F1B95">
        <w:t>Состязание  начинае</w:t>
      </w:r>
      <w:r>
        <w:t>т 3а класс</w:t>
      </w:r>
      <w:r w:rsidRPr="009F1B95">
        <w:t>.</w:t>
      </w:r>
      <w:r>
        <w:t xml:space="preserve"> </w:t>
      </w:r>
      <w:r w:rsidRPr="009F1B95">
        <w:t>Поочередно каждый ребенок преодолевает «надувную  полосу». Следующий ребенок приступает после того,  как 1-й ребенок переступит баскетбольную штрафную линию.  Задание выполняется на время, общее время делится на количество участников. Побеждает команда, затратившая наименьшее время. После выполнения заданий, участники возвращаются и садятся на свою скамейку.</w:t>
      </w:r>
    </w:p>
    <w:p w:rsidR="003B5EF2" w:rsidRPr="009F1B95" w:rsidRDefault="003B5EF2" w:rsidP="009F1B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95">
        <w:rPr>
          <w:rFonts w:ascii="Times New Roman" w:hAnsi="Times New Roman" w:cs="Times New Roman"/>
          <w:sz w:val="24"/>
          <w:szCs w:val="24"/>
        </w:rPr>
        <w:t>- Ребята, будьте внимательны, старт выполняется по свистку судьи.</w:t>
      </w:r>
    </w:p>
    <w:p w:rsidR="003B5EF2" w:rsidRPr="009F1B95" w:rsidRDefault="003B5EF2" w:rsidP="009F1B9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1B95">
        <w:rPr>
          <w:rFonts w:ascii="Times New Roman" w:hAnsi="Times New Roman" w:cs="Times New Roman"/>
          <w:sz w:val="24"/>
          <w:szCs w:val="24"/>
        </w:rPr>
        <w:t>(после преодоления эстафеты жюри ведет подсчет)</w:t>
      </w:r>
    </w:p>
    <w:p w:rsidR="003B5EF2" w:rsidRPr="003F081B" w:rsidRDefault="003B5EF2" w:rsidP="009F1B9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br/>
      </w:r>
      <w:r w:rsidRPr="003F081B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</w:p>
    <w:p w:rsidR="003B5EF2" w:rsidRPr="003F081B" w:rsidRDefault="003B5EF2" w:rsidP="009F1B9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081B">
        <w:rPr>
          <w:rFonts w:ascii="Times New Roman" w:hAnsi="Times New Roman" w:cs="Times New Roman"/>
          <w:b/>
          <w:bCs/>
          <w:sz w:val="24"/>
          <w:szCs w:val="24"/>
        </w:rPr>
        <w:t xml:space="preserve">           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081B">
        <w:rPr>
          <w:rFonts w:ascii="Times New Roman" w:hAnsi="Times New Roman" w:cs="Times New Roman"/>
          <w:sz w:val="24"/>
          <w:szCs w:val="24"/>
        </w:rPr>
        <w:t>Молодцы ребята, вы отлично справились с заданием!!</w:t>
      </w:r>
    </w:p>
    <w:p w:rsidR="003B5EF2" w:rsidRPr="003F081B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81B">
        <w:rPr>
          <w:rFonts w:ascii="Times New Roman" w:hAnsi="Times New Roman" w:cs="Times New Roman"/>
          <w:sz w:val="24"/>
          <w:szCs w:val="24"/>
        </w:rPr>
        <w:t xml:space="preserve">Внимание!! </w:t>
      </w:r>
    </w:p>
    <w:p w:rsidR="003B5EF2" w:rsidRPr="003F081B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81B">
        <w:rPr>
          <w:rFonts w:ascii="Times New Roman" w:hAnsi="Times New Roman" w:cs="Times New Roman"/>
          <w:sz w:val="24"/>
          <w:szCs w:val="24"/>
        </w:rPr>
        <w:t xml:space="preserve">Для подведения итогов и награждения «В 2  шеренги становись!! </w:t>
      </w:r>
    </w:p>
    <w:p w:rsidR="003B5EF2" w:rsidRPr="003F081B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 xml:space="preserve">Проводится награждение участников состязания: </w:t>
      </w:r>
    </w:p>
    <w:p w:rsidR="003B5EF2" w:rsidRPr="003F081B" w:rsidRDefault="003B5EF2" w:rsidP="009F1B95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За волю к победе.</w:t>
      </w:r>
    </w:p>
    <w:p w:rsidR="003B5EF2" w:rsidRPr="003F081B" w:rsidRDefault="003B5EF2" w:rsidP="009F1B95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За третье место.</w:t>
      </w:r>
    </w:p>
    <w:p w:rsidR="003B5EF2" w:rsidRPr="003F081B" w:rsidRDefault="003B5EF2" w:rsidP="009F1B95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За второе место.</w:t>
      </w:r>
    </w:p>
    <w:p w:rsidR="003B5EF2" w:rsidRPr="003F081B" w:rsidRDefault="003B5EF2" w:rsidP="009F1B95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За первое место.</w:t>
      </w: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sz w:val="24"/>
          <w:szCs w:val="24"/>
        </w:rPr>
        <w:t>Все команды награждаются грамотами.</w:t>
      </w:r>
    </w:p>
    <w:p w:rsidR="003B5EF2" w:rsidRPr="003F081B" w:rsidRDefault="003B5EF2" w:rsidP="009F1B9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081B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 w:rsidRPr="003F0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5EF2" w:rsidRDefault="003B5EF2" w:rsidP="009F1B9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081B">
        <w:rPr>
          <w:rFonts w:ascii="Times New Roman" w:hAnsi="Times New Roman" w:cs="Times New Roman"/>
          <w:sz w:val="24"/>
          <w:szCs w:val="24"/>
        </w:rPr>
        <w:t>Вот и закончилось наше состязанье.  Все участники команд показали свою ловкость, силу, быстроту. А главное – получили заряд бодрости и массу положительных эмоций! Занимайтесь спортом, укрепляйте своё здоровье, развивайт</w:t>
      </w:r>
      <w:r>
        <w:rPr>
          <w:rFonts w:ascii="Times New Roman" w:hAnsi="Times New Roman" w:cs="Times New Roman"/>
          <w:sz w:val="24"/>
          <w:szCs w:val="24"/>
        </w:rPr>
        <w:t xml:space="preserve">е силу и выносливость! До новых </w:t>
      </w:r>
      <w:r w:rsidRPr="003F081B">
        <w:rPr>
          <w:rFonts w:ascii="Times New Roman" w:hAnsi="Times New Roman" w:cs="Times New Roman"/>
          <w:sz w:val="24"/>
          <w:szCs w:val="24"/>
        </w:rPr>
        <w:t>встреч.</w:t>
      </w:r>
      <w:r w:rsidRPr="003F081B">
        <w:rPr>
          <w:rFonts w:ascii="Times New Roman" w:hAnsi="Times New Roman" w:cs="Times New Roman"/>
          <w:sz w:val="24"/>
          <w:szCs w:val="24"/>
        </w:rPr>
        <w:br/>
      </w:r>
      <w:r w:rsidRPr="005C030C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3F081B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3F081B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3F081B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3F081B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Конышева Наталья Анатольевна  </w:t>
      </w:r>
    </w:p>
    <w:p w:rsidR="003B5EF2" w:rsidRDefault="003B5EF2" w:rsidP="003F081B">
      <w:pPr>
        <w:pStyle w:val="ListParagraph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физической культуры</w:t>
      </w:r>
    </w:p>
    <w:p w:rsidR="003B5EF2" w:rsidRDefault="003B5EF2" w:rsidP="00850F90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850F90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850F90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850F90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850F90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</w:t>
      </w:r>
    </w:p>
    <w:p w:rsidR="003B5EF2" w:rsidRDefault="003B5EF2" w:rsidP="00850F90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внеклассного мероприятия </w:t>
      </w:r>
    </w:p>
    <w:p w:rsidR="003B5EF2" w:rsidRDefault="003B5EF2" w:rsidP="00850F90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учащимися 3-х классов</w:t>
      </w:r>
    </w:p>
    <w:p w:rsidR="003B5EF2" w:rsidRDefault="003B5EF2" w:rsidP="00850F90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сош№4</w:t>
      </w:r>
    </w:p>
    <w:p w:rsidR="003B5EF2" w:rsidRPr="003F081B" w:rsidRDefault="003B5EF2" w:rsidP="00850F90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F08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«Новое поколение выбирает здоровый образ жизни»</w:t>
      </w: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0D12A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B5EF2" w:rsidRDefault="003B5EF2" w:rsidP="009F1B95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Урай 2012 г. </w:t>
      </w:r>
    </w:p>
    <w:p w:rsidR="003B5EF2" w:rsidRPr="00911FA9" w:rsidRDefault="003B5EF2" w:rsidP="009F1B95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B5EF2" w:rsidRPr="00911FA9" w:rsidSect="000D2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E9D"/>
    <w:multiLevelType w:val="hybridMultilevel"/>
    <w:tmpl w:val="52143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B5531"/>
    <w:multiLevelType w:val="hybridMultilevel"/>
    <w:tmpl w:val="F314E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BEC6A4A"/>
    <w:multiLevelType w:val="hybridMultilevel"/>
    <w:tmpl w:val="A14096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A228F9"/>
    <w:multiLevelType w:val="hybridMultilevel"/>
    <w:tmpl w:val="24809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D64711"/>
    <w:multiLevelType w:val="hybridMultilevel"/>
    <w:tmpl w:val="5942CC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65674A7"/>
    <w:multiLevelType w:val="hybridMultilevel"/>
    <w:tmpl w:val="DC16E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061CF"/>
    <w:multiLevelType w:val="hybridMultilevel"/>
    <w:tmpl w:val="3FE80E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5E4337B"/>
    <w:multiLevelType w:val="hybridMultilevel"/>
    <w:tmpl w:val="8A8E06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A8E2A95"/>
    <w:multiLevelType w:val="hybridMultilevel"/>
    <w:tmpl w:val="AC4C7B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3666D6A"/>
    <w:multiLevelType w:val="hybridMultilevel"/>
    <w:tmpl w:val="510A5B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2B6488D"/>
    <w:multiLevelType w:val="hybridMultilevel"/>
    <w:tmpl w:val="F4306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60791"/>
    <w:multiLevelType w:val="hybridMultilevel"/>
    <w:tmpl w:val="F7541A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C857E9"/>
    <w:multiLevelType w:val="hybridMultilevel"/>
    <w:tmpl w:val="F4306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C91DB4"/>
    <w:multiLevelType w:val="hybridMultilevel"/>
    <w:tmpl w:val="89560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D92CD2"/>
    <w:multiLevelType w:val="hybridMultilevel"/>
    <w:tmpl w:val="F7088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49C5148"/>
    <w:multiLevelType w:val="hybridMultilevel"/>
    <w:tmpl w:val="520AE0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B2F010B"/>
    <w:multiLevelType w:val="hybridMultilevel"/>
    <w:tmpl w:val="7480B6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E182800"/>
    <w:multiLevelType w:val="hybridMultilevel"/>
    <w:tmpl w:val="9572C6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7"/>
  </w:num>
  <w:num w:numId="3">
    <w:abstractNumId w:val="7"/>
  </w:num>
  <w:num w:numId="4">
    <w:abstractNumId w:val="16"/>
  </w:num>
  <w:num w:numId="5">
    <w:abstractNumId w:val="4"/>
  </w:num>
  <w:num w:numId="6">
    <w:abstractNumId w:val="5"/>
  </w:num>
  <w:num w:numId="7">
    <w:abstractNumId w:val="8"/>
  </w:num>
  <w:num w:numId="8">
    <w:abstractNumId w:val="10"/>
  </w:num>
  <w:num w:numId="9">
    <w:abstractNumId w:val="12"/>
  </w:num>
  <w:num w:numId="10">
    <w:abstractNumId w:val="13"/>
  </w:num>
  <w:num w:numId="11">
    <w:abstractNumId w:val="2"/>
  </w:num>
  <w:num w:numId="12">
    <w:abstractNumId w:val="0"/>
  </w:num>
  <w:num w:numId="13">
    <w:abstractNumId w:val="1"/>
  </w:num>
  <w:num w:numId="14">
    <w:abstractNumId w:val="11"/>
  </w:num>
  <w:num w:numId="15">
    <w:abstractNumId w:val="6"/>
  </w:num>
  <w:num w:numId="16">
    <w:abstractNumId w:val="3"/>
  </w:num>
  <w:num w:numId="17">
    <w:abstractNumId w:val="9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30C"/>
    <w:rsid w:val="0001112B"/>
    <w:rsid w:val="00017627"/>
    <w:rsid w:val="00062577"/>
    <w:rsid w:val="00081363"/>
    <w:rsid w:val="000C4607"/>
    <w:rsid w:val="000D12AE"/>
    <w:rsid w:val="000D2C36"/>
    <w:rsid w:val="000F7C61"/>
    <w:rsid w:val="00112717"/>
    <w:rsid w:val="00174866"/>
    <w:rsid w:val="0019318C"/>
    <w:rsid w:val="001968E6"/>
    <w:rsid w:val="001A7247"/>
    <w:rsid w:val="001B621B"/>
    <w:rsid w:val="001B7F9C"/>
    <w:rsid w:val="002141D1"/>
    <w:rsid w:val="0022229E"/>
    <w:rsid w:val="00234E82"/>
    <w:rsid w:val="0028444C"/>
    <w:rsid w:val="002B1B74"/>
    <w:rsid w:val="002E2D8A"/>
    <w:rsid w:val="00305279"/>
    <w:rsid w:val="00312420"/>
    <w:rsid w:val="003251A4"/>
    <w:rsid w:val="003457B9"/>
    <w:rsid w:val="003A6355"/>
    <w:rsid w:val="003B5EF2"/>
    <w:rsid w:val="003C1BE7"/>
    <w:rsid w:val="003C707E"/>
    <w:rsid w:val="003D2653"/>
    <w:rsid w:val="003E7AB1"/>
    <w:rsid w:val="003F081B"/>
    <w:rsid w:val="004272A3"/>
    <w:rsid w:val="00445FF6"/>
    <w:rsid w:val="00466CF3"/>
    <w:rsid w:val="005120DD"/>
    <w:rsid w:val="005747B4"/>
    <w:rsid w:val="005A108E"/>
    <w:rsid w:val="005A271E"/>
    <w:rsid w:val="005B640F"/>
    <w:rsid w:val="005C030C"/>
    <w:rsid w:val="005C33A7"/>
    <w:rsid w:val="005C3F9C"/>
    <w:rsid w:val="005C42EB"/>
    <w:rsid w:val="005D2A7A"/>
    <w:rsid w:val="005D6A7A"/>
    <w:rsid w:val="005E15A5"/>
    <w:rsid w:val="005E4B25"/>
    <w:rsid w:val="005F2037"/>
    <w:rsid w:val="00624354"/>
    <w:rsid w:val="0062639B"/>
    <w:rsid w:val="006439A5"/>
    <w:rsid w:val="00677340"/>
    <w:rsid w:val="006F7A4D"/>
    <w:rsid w:val="0070274C"/>
    <w:rsid w:val="00727004"/>
    <w:rsid w:val="00752A05"/>
    <w:rsid w:val="00753AD3"/>
    <w:rsid w:val="00767CE9"/>
    <w:rsid w:val="0077103D"/>
    <w:rsid w:val="00850F90"/>
    <w:rsid w:val="00861A3E"/>
    <w:rsid w:val="008A6EAE"/>
    <w:rsid w:val="008F0125"/>
    <w:rsid w:val="008F4D90"/>
    <w:rsid w:val="00911FA9"/>
    <w:rsid w:val="00941438"/>
    <w:rsid w:val="00981488"/>
    <w:rsid w:val="00996BE6"/>
    <w:rsid w:val="009F1B95"/>
    <w:rsid w:val="00A0269E"/>
    <w:rsid w:val="00A8540A"/>
    <w:rsid w:val="00AA2FA2"/>
    <w:rsid w:val="00AB348E"/>
    <w:rsid w:val="00B11D5F"/>
    <w:rsid w:val="00B5654C"/>
    <w:rsid w:val="00B61C08"/>
    <w:rsid w:val="00BB392A"/>
    <w:rsid w:val="00BC3EB1"/>
    <w:rsid w:val="00BD065B"/>
    <w:rsid w:val="00BE79B2"/>
    <w:rsid w:val="00C037E3"/>
    <w:rsid w:val="00C42C27"/>
    <w:rsid w:val="00C63013"/>
    <w:rsid w:val="00CD18BC"/>
    <w:rsid w:val="00CF218C"/>
    <w:rsid w:val="00D44FA6"/>
    <w:rsid w:val="00D5330B"/>
    <w:rsid w:val="00D614F1"/>
    <w:rsid w:val="00D73C04"/>
    <w:rsid w:val="00DB4E0A"/>
    <w:rsid w:val="00DF2F7F"/>
    <w:rsid w:val="00E973EE"/>
    <w:rsid w:val="00EB6B59"/>
    <w:rsid w:val="00ED0AB7"/>
    <w:rsid w:val="00EF3D4C"/>
    <w:rsid w:val="00F11742"/>
    <w:rsid w:val="00F145BE"/>
    <w:rsid w:val="00F34A56"/>
    <w:rsid w:val="00F412A9"/>
    <w:rsid w:val="00FD327E"/>
    <w:rsid w:val="00FE2EC5"/>
    <w:rsid w:val="00FE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C3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540A"/>
    <w:pPr>
      <w:ind w:left="720"/>
    </w:pPr>
  </w:style>
  <w:style w:type="paragraph" w:styleId="NormalWeb">
    <w:name w:val="Normal (Web)"/>
    <w:basedOn w:val="Normal"/>
    <w:uiPriority w:val="99"/>
    <w:rsid w:val="00305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locked/>
    <w:rsid w:val="00DF2F7F"/>
    <w:rPr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DF2F7F"/>
  </w:style>
  <w:style w:type="character" w:styleId="Strong">
    <w:name w:val="Strong"/>
    <w:basedOn w:val="DefaultParagraphFont"/>
    <w:uiPriority w:val="99"/>
    <w:qFormat/>
    <w:locked/>
    <w:rsid w:val="00F145BE"/>
    <w:rPr>
      <w:b/>
      <w:bCs/>
    </w:rPr>
  </w:style>
  <w:style w:type="table" w:styleId="TableGrid">
    <w:name w:val="Table Grid"/>
    <w:basedOn w:val="TableNormal"/>
    <w:uiPriority w:val="99"/>
    <w:locked/>
    <w:rsid w:val="00BD065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7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498</TotalTime>
  <Pages>5</Pages>
  <Words>489</Words>
  <Characters>2788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20</cp:revision>
  <cp:lastPrinted>2012-12-03T11:56:00Z</cp:lastPrinted>
  <dcterms:created xsi:type="dcterms:W3CDTF">2012-10-11T08:56:00Z</dcterms:created>
  <dcterms:modified xsi:type="dcterms:W3CDTF">2013-02-10T16:36:00Z</dcterms:modified>
</cp:coreProperties>
</file>